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1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</w:tblGrid>
      <w:tr w:rsidR="006914BE" w14:paraId="229DCE1B" w14:textId="77777777" w:rsidTr="005E79AA">
        <w:tc>
          <w:tcPr>
            <w:tcW w:w="21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D0843DD" w14:textId="77777777" w:rsidR="006914BE" w:rsidRDefault="005E79AA">
            <w:pPr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Scout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31203D84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CE4CEB0" w14:textId="77777777" w:rsidR="006914BE" w:rsidRDefault="006914BE">
            <w:pPr>
              <w:jc w:val="center"/>
              <w:rPr>
                <w:b/>
                <w:sz w:val="28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30DA18B2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9F22793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19E5141D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4414A9F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57D85E12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</w:tr>
      <w:tr w:rsidR="006914BE" w14:paraId="16A08DF2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1AF89510" w14:textId="77777777" w:rsidR="005E79AA" w:rsidRDefault="005E79AA">
            <w:pPr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Admin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4D7B4394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0CDC6A86" w14:textId="77777777" w:rsidR="006914BE" w:rsidRDefault="006914BE">
            <w:pPr>
              <w:jc w:val="center"/>
              <w:rPr>
                <w:b/>
                <w:sz w:val="28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7EEF3D6A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3B140830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0A8AFCDF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1113ABEA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3AB6ECA0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</w:tr>
      <w:tr w:rsidR="006914BE" w14:paraId="6FB09750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28722BE5" w14:textId="77777777" w:rsidR="006914BE" w:rsidRDefault="005E79AA">
            <w:pPr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System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3F0AC5C3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1B518DF4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22BF8164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27D39233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7A9C8331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6161F8BE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06907A4D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</w:tr>
      <w:tr w:rsidR="006914BE" w14:paraId="71D55A3D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64A9D2DE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620B83C2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6ECAA601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6F4F7038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5590F7EC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35840202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244DE86F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5BDABEC4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</w:tr>
      <w:tr w:rsidR="006914BE" w14:paraId="7520429E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20F3CBBA" w14:textId="77777777" w:rsidR="006914BE" w:rsidRDefault="00074D49">
            <w:pPr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User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43DB51E5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4FE1A84A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1F020084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2ADA956E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1EA36FC2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7F03344C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38FA4B1C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</w:tr>
      <w:tr w:rsidR="006914BE" w14:paraId="5B3EA4CD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71A8923E" w14:textId="77777777" w:rsidR="006914BE" w:rsidRDefault="005E79AA">
            <w:pPr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Manual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6AFF559F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6084B3C3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5DF13B8C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0A863F6E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5B3C2312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2D1A47A7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643B8A89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</w:tr>
      <w:tr w:rsidR="006914BE" w14:paraId="0D19BD32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0D45300E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32514BEC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73DA7778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1F263586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17E02422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0CD6E6A6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2B5B2DEC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63FD7260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</w:tr>
      <w:tr w:rsidR="006914BE" w14:paraId="29828DAD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2F7BE55B" w14:textId="77777777" w:rsidR="006914BE" w:rsidRDefault="005E79AA">
            <w:pPr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Procedures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3F1AA4C2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7C2F7200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43356DCD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73C2186D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78300E52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66A26263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7EA560E1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</w:tr>
      <w:tr w:rsidR="006914BE" w14:paraId="7EDACFBE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1081FC18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65B0DAD1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4CC7634F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1839B04F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782D7BAC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03EE5F70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6ACFF92B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4796CA47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</w:tr>
      <w:tr w:rsidR="006914BE" w14:paraId="65F69334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2B60B6F1" w14:textId="77777777" w:rsidR="006914BE" w:rsidRDefault="006914BE">
            <w:pPr>
              <w:jc w:val="center"/>
              <w:rPr>
                <w:b/>
                <w:sz w:val="36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38570C66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7E837E84" w14:textId="77777777" w:rsidR="006914BE" w:rsidRDefault="006914BE">
            <w:pPr>
              <w:jc w:val="center"/>
              <w:rPr>
                <w:b/>
                <w:sz w:val="36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15998983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3E3D2E4C" w14:textId="77777777" w:rsidR="006914BE" w:rsidRDefault="006914BE">
            <w:pPr>
              <w:jc w:val="center"/>
              <w:rPr>
                <w:b/>
                <w:sz w:val="36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4C25ECEE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65FF3FB3" w14:textId="77777777" w:rsidR="006914BE" w:rsidRDefault="006914BE">
            <w:pPr>
              <w:jc w:val="center"/>
              <w:rPr>
                <w:b/>
                <w:sz w:val="36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0C3B9CAF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</w:tr>
      <w:tr w:rsidR="006914BE" w14:paraId="37BD7AF1" w14:textId="77777777" w:rsidTr="005E79AA">
        <w:tc>
          <w:tcPr>
            <w:tcW w:w="21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7A237B" w14:textId="77777777" w:rsidR="006914BE" w:rsidRDefault="006914B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Vol. 1</w:t>
            </w:r>
            <w:r w:rsidR="005E79AA">
              <w:rPr>
                <w:b/>
                <w:sz w:val="32"/>
              </w:rPr>
              <w:t xml:space="preserve"> - 1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4BB00D9C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C06F10A" w14:textId="77777777" w:rsidR="006914BE" w:rsidRDefault="006914B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Vol. </w:t>
            </w:r>
            <w:r w:rsidR="005E79AA">
              <w:rPr>
                <w:b/>
                <w:sz w:val="32"/>
              </w:rPr>
              <w:t>2 - 2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7159DE87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BACF57" w14:textId="77777777" w:rsidR="006914BE" w:rsidRDefault="006914B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Vol. </w:t>
            </w:r>
            <w:r w:rsidR="005E79AA">
              <w:rPr>
                <w:b/>
                <w:sz w:val="32"/>
              </w:rPr>
              <w:t>3 - 3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5CB0FE77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1F0E79" w14:textId="77777777" w:rsidR="006914BE" w:rsidRDefault="006914B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Vol. </w:t>
            </w:r>
            <w:r w:rsidR="005E79AA">
              <w:rPr>
                <w:b/>
                <w:sz w:val="32"/>
              </w:rPr>
              <w:t>4 - 4</w:t>
            </w: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7B7AF95E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</w:tr>
    </w:tbl>
    <w:p w14:paraId="7B2249B0" w14:textId="77777777" w:rsidR="006914BE" w:rsidRDefault="006914BE">
      <w:pPr>
        <w:rPr>
          <w:rFonts w:ascii="Courier New" w:hAnsi="Courier New"/>
        </w:rPr>
      </w:pPr>
    </w:p>
    <w:tbl>
      <w:tblPr>
        <w:tblW w:w="921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</w:tblGrid>
      <w:tr w:rsidR="005E79AA" w14:paraId="405ED669" w14:textId="77777777" w:rsidTr="005E79AA">
        <w:tc>
          <w:tcPr>
            <w:tcW w:w="21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D71D27B" w14:textId="77777777" w:rsidR="005E79AA" w:rsidRDefault="005E79AA" w:rsidP="006914BE">
            <w:pPr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Scout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42A4A81A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1D1CB2E" w14:textId="77777777" w:rsidR="005E79AA" w:rsidRDefault="005E79AA">
            <w:pPr>
              <w:jc w:val="center"/>
              <w:rPr>
                <w:b/>
                <w:sz w:val="28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286C8678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66F6C81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5BA27292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2121F7D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0C4EA6BA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</w:tr>
      <w:tr w:rsidR="005E79AA" w14:paraId="5A2C5297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11544464" w14:textId="77777777" w:rsidR="005E79AA" w:rsidRDefault="005E79AA" w:rsidP="006914BE">
            <w:pPr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Admin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68D07B1B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210F9F4A" w14:textId="77777777" w:rsidR="005E79AA" w:rsidRDefault="005E79AA">
            <w:pPr>
              <w:jc w:val="center"/>
              <w:rPr>
                <w:b/>
                <w:sz w:val="28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6F5EA39C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1CB78DB0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48C34FB6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07D5CA7E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2FC6014A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</w:tr>
      <w:tr w:rsidR="005E79AA" w14:paraId="1E4117E3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71695B78" w14:textId="77777777" w:rsidR="005E79AA" w:rsidRDefault="005E79AA" w:rsidP="006914BE">
            <w:pPr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System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71E70B05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479EA58B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2C41A089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6CB875D8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7B8DC3A5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08978B9A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38D353C2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</w:tr>
      <w:tr w:rsidR="005E79AA" w14:paraId="7CF79439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423E3435" w14:textId="77777777" w:rsidR="005E79AA" w:rsidRDefault="005E79AA" w:rsidP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6765BFCD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457C008D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412DFC56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1C36444A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68E68493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6E78F65B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31900409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</w:tr>
      <w:tr w:rsidR="005E79AA" w14:paraId="58062534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40FE4F6F" w14:textId="77777777" w:rsidR="005E79AA" w:rsidRDefault="00074D49" w:rsidP="006914BE">
            <w:pPr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User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773A318F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0E8C2BCB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3278D381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6056BDA6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7AB67593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44C9744D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7F7F7706" w14:textId="77777777" w:rsidR="005E79AA" w:rsidRDefault="005E79AA">
            <w:pPr>
              <w:rPr>
                <w:rFonts w:ascii="Courier New" w:hAnsi="Courier New"/>
                <w:b/>
                <w:vanish/>
              </w:rPr>
            </w:pPr>
          </w:p>
        </w:tc>
      </w:tr>
      <w:tr w:rsidR="005E79AA" w14:paraId="7093886A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7ECE17D3" w14:textId="77777777" w:rsidR="005E79AA" w:rsidRDefault="005E79AA" w:rsidP="006914BE">
            <w:pPr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Manual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4374F4FC" w14:textId="77777777" w:rsidR="005E79AA" w:rsidRDefault="005E79AA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78E740C9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5AAD45AC" w14:textId="77777777" w:rsidR="005E79AA" w:rsidRDefault="005E79AA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4456ABA1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4C0318A7" w14:textId="77777777" w:rsidR="005E79AA" w:rsidRDefault="005E79AA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2DD59E5A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7728BACF" w14:textId="77777777" w:rsidR="005E79AA" w:rsidRDefault="005E79AA">
            <w:pPr>
              <w:rPr>
                <w:rFonts w:ascii="Courier New" w:hAnsi="Courier New"/>
                <w:b/>
              </w:rPr>
            </w:pPr>
          </w:p>
        </w:tc>
      </w:tr>
      <w:tr w:rsidR="005E79AA" w14:paraId="1F1A2C43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66E53607" w14:textId="77777777" w:rsidR="005E79AA" w:rsidRDefault="005E79AA" w:rsidP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02569D90" w14:textId="77777777" w:rsidR="005E79AA" w:rsidRDefault="005E79AA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4FE749D2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7707D315" w14:textId="77777777" w:rsidR="005E79AA" w:rsidRDefault="005E79AA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0239BCA7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7C06F50F" w14:textId="77777777" w:rsidR="005E79AA" w:rsidRDefault="005E79AA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31F4289A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7EC678EE" w14:textId="77777777" w:rsidR="005E79AA" w:rsidRDefault="005E79AA">
            <w:pPr>
              <w:rPr>
                <w:rFonts w:ascii="Courier New" w:hAnsi="Courier New"/>
                <w:b/>
              </w:rPr>
            </w:pPr>
          </w:p>
        </w:tc>
      </w:tr>
      <w:tr w:rsidR="005E79AA" w14:paraId="4DE84FBD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4A20CC19" w14:textId="77777777" w:rsidR="005E79AA" w:rsidRDefault="005E79AA" w:rsidP="006914BE">
            <w:pPr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Samples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6742B90A" w14:textId="77777777" w:rsidR="005E79AA" w:rsidRDefault="005E79AA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05C1AC4C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71FB9628" w14:textId="77777777" w:rsidR="005E79AA" w:rsidRDefault="005E79AA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5BBC5F5C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64A33CBD" w14:textId="77777777" w:rsidR="005E79AA" w:rsidRDefault="005E79AA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655E0336" w14:textId="77777777" w:rsidR="005E79AA" w:rsidRDefault="005E79AA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62AE25AD" w14:textId="77777777" w:rsidR="005E79AA" w:rsidRDefault="005E79AA">
            <w:pPr>
              <w:rPr>
                <w:rFonts w:ascii="Courier New" w:hAnsi="Courier New"/>
                <w:b/>
              </w:rPr>
            </w:pPr>
          </w:p>
        </w:tc>
      </w:tr>
      <w:tr w:rsidR="006914BE" w14:paraId="68C04A17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6447E318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34DFFCF7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0FF86321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46FFA2D5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5816A7E9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78346A03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0DD3E32A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14BE6F4B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</w:tr>
      <w:tr w:rsidR="006914BE" w14:paraId="48E3226B" w14:textId="77777777" w:rsidTr="005E79AA"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33E736E3" w14:textId="77777777" w:rsidR="006914BE" w:rsidRDefault="006914BE">
            <w:pPr>
              <w:jc w:val="center"/>
              <w:rPr>
                <w:b/>
                <w:sz w:val="36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483176D5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2CA8B773" w14:textId="77777777" w:rsidR="006914BE" w:rsidRDefault="006914BE">
            <w:pPr>
              <w:jc w:val="center"/>
              <w:rPr>
                <w:b/>
                <w:sz w:val="36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5F928A19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13C8BA53" w14:textId="77777777" w:rsidR="006914BE" w:rsidRDefault="006914BE">
            <w:pPr>
              <w:jc w:val="center"/>
              <w:rPr>
                <w:b/>
                <w:sz w:val="36"/>
              </w:rPr>
            </w:pP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16A0C272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</w:tcPr>
          <w:p w14:paraId="30503D0C" w14:textId="77777777" w:rsidR="006914BE" w:rsidRDefault="006914BE">
            <w:pPr>
              <w:jc w:val="center"/>
              <w:rPr>
                <w:b/>
                <w:sz w:val="36"/>
              </w:rPr>
            </w:pP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1142C097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</w:tr>
      <w:tr w:rsidR="006914BE" w14:paraId="7AE2E38E" w14:textId="77777777" w:rsidTr="005E79AA">
        <w:tc>
          <w:tcPr>
            <w:tcW w:w="21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CAC3A3D" w14:textId="77777777" w:rsidR="006914BE" w:rsidRDefault="006914B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Vol. 1</w:t>
            </w:r>
            <w:r w:rsidR="005E79AA">
              <w:rPr>
                <w:b/>
                <w:sz w:val="32"/>
              </w:rPr>
              <w:t xml:space="preserve"> - 1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06430810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98EF61" w14:textId="77777777" w:rsidR="006914BE" w:rsidRDefault="006914B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Vol. </w:t>
            </w:r>
            <w:r w:rsidR="005E79AA">
              <w:rPr>
                <w:b/>
                <w:sz w:val="32"/>
              </w:rPr>
              <w:t>2 - 2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0A244478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63561C" w14:textId="77777777" w:rsidR="006914BE" w:rsidRDefault="006914B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Vol. </w:t>
            </w:r>
            <w:r w:rsidR="005E79AA">
              <w:rPr>
                <w:b/>
                <w:sz w:val="32"/>
              </w:rPr>
              <w:t>3 - 3</w:t>
            </w:r>
          </w:p>
        </w:tc>
        <w:tc>
          <w:tcPr>
            <w:tcW w:w="144" w:type="dxa"/>
            <w:tcBorders>
              <w:left w:val="single" w:sz="18" w:space="0" w:color="auto"/>
              <w:right w:val="single" w:sz="18" w:space="0" w:color="auto"/>
            </w:tcBorders>
          </w:tcPr>
          <w:p w14:paraId="79EB3195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EDA10EC" w14:textId="77777777" w:rsidR="006914BE" w:rsidRDefault="006914B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Vol. </w:t>
            </w:r>
            <w:r w:rsidR="005E79AA">
              <w:rPr>
                <w:b/>
                <w:sz w:val="32"/>
              </w:rPr>
              <w:t>4 - 4</w:t>
            </w:r>
          </w:p>
        </w:tc>
        <w:tc>
          <w:tcPr>
            <w:tcW w:w="144" w:type="dxa"/>
            <w:tcBorders>
              <w:left w:val="single" w:sz="18" w:space="0" w:color="auto"/>
            </w:tcBorders>
          </w:tcPr>
          <w:p w14:paraId="1EC807E0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</w:tr>
    </w:tbl>
    <w:p w14:paraId="6D40ADDA" w14:textId="77777777" w:rsidR="006914BE" w:rsidRDefault="006914BE">
      <w:pPr>
        <w:rPr>
          <w:rFonts w:ascii="Courier New" w:hAnsi="Courier New"/>
        </w:rPr>
      </w:pPr>
    </w:p>
    <w:tbl>
      <w:tblPr>
        <w:tblW w:w="921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</w:tblGrid>
      <w:tr w:rsidR="006914BE" w14:paraId="77937C95" w14:textId="77777777">
        <w:tc>
          <w:tcPr>
            <w:tcW w:w="21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55A7A5B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5B14E021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AE7417B" w14:textId="77777777" w:rsidR="006914BE" w:rsidRDefault="006914BE">
            <w:pPr>
              <w:jc w:val="center"/>
              <w:rPr>
                <w:b/>
                <w:sz w:val="28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24C7F050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55B04BB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2FD14157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9C4846B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</w:tcBorders>
          </w:tcPr>
          <w:p w14:paraId="5318C03B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</w:tr>
      <w:tr w:rsidR="006914BE" w14:paraId="40B156FF" w14:textId="77777777"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701F6892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7FFBA065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73455087" w14:textId="77777777" w:rsidR="006914BE" w:rsidRDefault="006914BE">
            <w:pPr>
              <w:jc w:val="center"/>
              <w:rPr>
                <w:b/>
                <w:sz w:val="28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452F4567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41864BB9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5813C0BD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08D5E5E9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</w:tcBorders>
          </w:tcPr>
          <w:p w14:paraId="10E1C78E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</w:tr>
      <w:tr w:rsidR="006914BE" w14:paraId="65A553CB" w14:textId="77777777"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6E634841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71D7DAB9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00EEE7D1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683FF319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785DEC6F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46444846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44957946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</w:tcBorders>
          </w:tcPr>
          <w:p w14:paraId="355A5616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</w:tr>
      <w:tr w:rsidR="006914BE" w14:paraId="20509DF2" w14:textId="77777777"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128C8FBB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3572AB83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0B2A8B5F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7A3179A0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5713DF37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306736FE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02B58B57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</w:tcBorders>
          </w:tcPr>
          <w:p w14:paraId="09AF2CA6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</w:tr>
      <w:tr w:rsidR="006914BE" w14:paraId="1FE4E2F0" w14:textId="77777777"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4FC81BE1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4AE26290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69EC0BF8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1F942B3F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124BD6EC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0280D6B5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23B98F5C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</w:tcBorders>
          </w:tcPr>
          <w:p w14:paraId="20BD7958" w14:textId="77777777" w:rsidR="006914BE" w:rsidRDefault="006914BE">
            <w:pPr>
              <w:rPr>
                <w:rFonts w:ascii="Courier New" w:hAnsi="Courier New"/>
                <w:b/>
                <w:vanish/>
              </w:rPr>
            </w:pPr>
          </w:p>
        </w:tc>
      </w:tr>
      <w:tr w:rsidR="006914BE" w14:paraId="41F986E6" w14:textId="77777777"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2AE2CCFB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59DE9113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4A706237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5474A96D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1A94A573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539BE100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1E13ADFF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</w:tcBorders>
          </w:tcPr>
          <w:p w14:paraId="7406BFD0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</w:tr>
      <w:tr w:rsidR="006914BE" w14:paraId="35C37255" w14:textId="77777777"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1CB8F49B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7E8CA9FC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756213EB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4EA30373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5EC82DF7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409838BE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2AC5ACF6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</w:tcBorders>
          </w:tcPr>
          <w:p w14:paraId="7C892E55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</w:tr>
      <w:tr w:rsidR="006914BE" w14:paraId="1B4FE6FA" w14:textId="77777777"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2605FFAC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4F2E2653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38812AE0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4E569C5B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6BB925C0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38EA16A9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0774180E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</w:tcBorders>
          </w:tcPr>
          <w:p w14:paraId="0BCB8F94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</w:tr>
      <w:tr w:rsidR="006914BE" w14:paraId="0F9BE5C9" w14:textId="77777777"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635CBFDD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78396037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4C2D2381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7AB7D9B6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7A2810C0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6E179CD8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1AE8F77E" w14:textId="77777777" w:rsidR="006914BE" w:rsidRDefault="006914BE">
            <w:pPr>
              <w:jc w:val="center"/>
              <w:rPr>
                <w:b/>
                <w:sz w:val="30"/>
              </w:rPr>
            </w:pPr>
          </w:p>
        </w:tc>
        <w:tc>
          <w:tcPr>
            <w:tcW w:w="144" w:type="dxa"/>
            <w:tcBorders>
              <w:left w:val="single" w:sz="2" w:space="0" w:color="auto"/>
            </w:tcBorders>
          </w:tcPr>
          <w:p w14:paraId="766B5B56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</w:tr>
      <w:tr w:rsidR="006914BE" w14:paraId="05B3061B" w14:textId="77777777"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6ACB0717" w14:textId="77777777" w:rsidR="006914BE" w:rsidRDefault="006914BE">
            <w:pPr>
              <w:jc w:val="center"/>
              <w:rPr>
                <w:b/>
                <w:sz w:val="36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09DBEA9B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54C3E97D" w14:textId="77777777" w:rsidR="006914BE" w:rsidRDefault="006914BE">
            <w:pPr>
              <w:jc w:val="center"/>
              <w:rPr>
                <w:b/>
                <w:sz w:val="36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7AE14E8D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308F77E0" w14:textId="77777777" w:rsidR="006914BE" w:rsidRDefault="006914BE">
            <w:pPr>
              <w:jc w:val="center"/>
              <w:rPr>
                <w:b/>
                <w:sz w:val="36"/>
              </w:rPr>
            </w:pP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0AF6A192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right w:val="single" w:sz="2" w:space="0" w:color="auto"/>
            </w:tcBorders>
          </w:tcPr>
          <w:p w14:paraId="32A125AC" w14:textId="77777777" w:rsidR="006914BE" w:rsidRDefault="006914BE">
            <w:pPr>
              <w:jc w:val="center"/>
              <w:rPr>
                <w:b/>
                <w:sz w:val="36"/>
              </w:rPr>
            </w:pPr>
          </w:p>
        </w:tc>
        <w:tc>
          <w:tcPr>
            <w:tcW w:w="144" w:type="dxa"/>
            <w:tcBorders>
              <w:left w:val="single" w:sz="2" w:space="0" w:color="auto"/>
            </w:tcBorders>
          </w:tcPr>
          <w:p w14:paraId="6B2F03D6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</w:tr>
      <w:tr w:rsidR="006914BE" w14:paraId="3F4A655F" w14:textId="77777777">
        <w:tc>
          <w:tcPr>
            <w:tcW w:w="21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DF9DF" w14:textId="77777777" w:rsidR="006914BE" w:rsidRDefault="006914B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Vol. 1</w:t>
            </w: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0D67C578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F3DD2" w14:textId="77777777" w:rsidR="006914BE" w:rsidRDefault="006914B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Vol. 1</w:t>
            </w: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20C38818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8BC4A" w14:textId="77777777" w:rsidR="006914BE" w:rsidRDefault="006914B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Vol. 1</w:t>
            </w:r>
          </w:p>
        </w:tc>
        <w:tc>
          <w:tcPr>
            <w:tcW w:w="144" w:type="dxa"/>
            <w:tcBorders>
              <w:left w:val="single" w:sz="2" w:space="0" w:color="auto"/>
              <w:right w:val="single" w:sz="2" w:space="0" w:color="auto"/>
            </w:tcBorders>
          </w:tcPr>
          <w:p w14:paraId="696C25DE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  <w:tc>
          <w:tcPr>
            <w:tcW w:w="21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9E52" w14:textId="77777777" w:rsidR="006914BE" w:rsidRDefault="006914B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Vol. 1</w:t>
            </w:r>
          </w:p>
        </w:tc>
        <w:tc>
          <w:tcPr>
            <w:tcW w:w="144" w:type="dxa"/>
            <w:tcBorders>
              <w:left w:val="single" w:sz="2" w:space="0" w:color="auto"/>
            </w:tcBorders>
          </w:tcPr>
          <w:p w14:paraId="0DC7A67B" w14:textId="77777777" w:rsidR="006914BE" w:rsidRDefault="006914BE">
            <w:pPr>
              <w:rPr>
                <w:rFonts w:ascii="Courier New" w:hAnsi="Courier New"/>
                <w:b/>
              </w:rPr>
            </w:pPr>
          </w:p>
        </w:tc>
      </w:tr>
    </w:tbl>
    <w:p w14:paraId="241FB931" w14:textId="77777777" w:rsidR="006914BE" w:rsidRDefault="006914BE">
      <w:pPr>
        <w:rPr>
          <w:rFonts w:ascii="Courier New" w:hAnsi="Courier New"/>
        </w:rPr>
      </w:pPr>
    </w:p>
    <w:sectPr w:rsidR="006914BE">
      <w:pgSz w:w="12240" w:h="15840" w:code="1"/>
      <w:pgMar w:top="1440" w:right="1440" w:bottom="720" w:left="1440" w:header="0" w:footer="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9AA"/>
    <w:rsid w:val="00074D49"/>
    <w:rsid w:val="00403C6C"/>
    <w:rsid w:val="005E79AA"/>
    <w:rsid w:val="006914BE"/>
    <w:rsid w:val="00B812C4"/>
    <w:rsid w:val="00D40A28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1F5734"/>
  <w15:docId w15:val="{0E97FEED-3800-431B-A8BB-82B844C0F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C6C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D-AA1-10-L">
    <w:name w:val="BD-AA1-10-L"/>
    <w:basedOn w:val="Normal"/>
    <w:next w:val="BD-AA2-10-L"/>
    <w:qFormat/>
    <w:rsid w:val="00403C6C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403C6C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403C6C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403C6C"/>
    <w:pPr>
      <w:ind w:left="144" w:hanging="144"/>
    </w:pPr>
  </w:style>
  <w:style w:type="paragraph" w:customStyle="1" w:styleId="BD-CN2-08-L">
    <w:name w:val="BD-CN2-08-L"/>
    <w:qFormat/>
    <w:rsid w:val="00403C6C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403C6C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403C6C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403C6C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403C6C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403C6C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403C6C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403C6C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403C6C"/>
    <w:rPr>
      <w:b/>
      <w:color w:val="000000"/>
    </w:rPr>
  </w:style>
  <w:style w:type="paragraph" w:customStyle="1" w:styleId="TB-AA2-10-L">
    <w:name w:val="TB-AA2-10-L"/>
    <w:basedOn w:val="Normal"/>
    <w:qFormat/>
    <w:rsid w:val="00403C6C"/>
    <w:rPr>
      <w:color w:val="000000"/>
    </w:rPr>
  </w:style>
  <w:style w:type="paragraph" w:customStyle="1" w:styleId="TB-AA2-10-C">
    <w:name w:val="TB-AA2-10-C"/>
    <w:basedOn w:val="Normal"/>
    <w:qFormat/>
    <w:rsid w:val="00403C6C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403C6C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403C6C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403C6C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403C6C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403C6C"/>
    <w:pPr>
      <w:ind w:right="144"/>
      <w:jc w:val="right"/>
    </w:pPr>
    <w:rPr>
      <w:b/>
      <w:color w:val="000000"/>
    </w:rPr>
  </w:style>
  <w:style w:type="paragraph" w:styleId="TOC1">
    <w:name w:val="toc 1"/>
    <w:aliases w:val="BD-TOC-1P"/>
    <w:basedOn w:val="Normal"/>
    <w:next w:val="Normal"/>
    <w:autoRedefine/>
    <w:uiPriority w:val="39"/>
    <w:qFormat/>
    <w:rsid w:val="00403C6C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BD-TOC-2P"/>
    <w:basedOn w:val="Normal"/>
    <w:next w:val="Normal"/>
    <w:autoRedefine/>
    <w:uiPriority w:val="39"/>
    <w:qFormat/>
    <w:rsid w:val="00403C6C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BD-TOC-3P"/>
    <w:basedOn w:val="Normal"/>
    <w:next w:val="Normal"/>
    <w:autoRedefine/>
    <w:uiPriority w:val="39"/>
    <w:qFormat/>
    <w:rsid w:val="00403C6C"/>
    <w:pPr>
      <w:tabs>
        <w:tab w:val="right" w:leader="dot" w:pos="10224"/>
      </w:tabs>
      <w:ind w:left="3024" w:hanging="1008"/>
    </w:pPr>
  </w:style>
  <w:style w:type="paragraph" w:styleId="TOC4">
    <w:name w:val="toc 4"/>
    <w:aliases w:val="BD-TOC-4P"/>
    <w:basedOn w:val="Normal"/>
    <w:next w:val="Normal"/>
    <w:autoRedefine/>
    <w:uiPriority w:val="39"/>
    <w:qFormat/>
    <w:rsid w:val="00403C6C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YSDOC\Fmt\Lables\DISKLAB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DISKLAB3.DOT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Disk Lable Fmt - Blank - Epson Stylus</vt:lpstr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Disk Lable Fmt - Blank - Epson Stylus</dc:title>
  <dc:subject>Avery AL-410M / 05296</dc:subject>
  <dc:creator>Robert B. Collison</dc:creator>
  <cp:lastModifiedBy>RBC Enterprises</cp:lastModifiedBy>
  <cp:revision>2</cp:revision>
  <cp:lastPrinted>2007-08-19T15:11:00Z</cp:lastPrinted>
  <dcterms:created xsi:type="dcterms:W3CDTF">2020-08-06T15:23:00Z</dcterms:created>
  <dcterms:modified xsi:type="dcterms:W3CDTF">2020-08-06T15:23:00Z</dcterms:modified>
</cp:coreProperties>
</file>